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VGHR-2026-031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04.09.2026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Neubau Dorfgemeinschaftshaus Berschweiler bei Kirn - Innenputzarbeiten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Neubau Dorfgemeinschaftshaus Berschweiler bei Kirn - Innenputzarbeiten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